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C2766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07143/013-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0E65D0">
          <w:t>21.09.2016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0E65D0" w:rsidRPr="000E65D0">
          <w:rPr>
            <w:bCs/>
          </w:rPr>
          <w:t>17</w:t>
        </w:r>
        <w:r w:rsidR="000E65D0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C27666" w:rsidRPr="00C2766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C27666" w:rsidRPr="00C27666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C27666" w:rsidRPr="00C27666">
          <w:rPr>
            <w:rStyle w:val="aa"/>
          </w:rPr>
          <w:t xml:space="preserve"> 3 фтизиатрическое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C27666" w:rsidRPr="00C27666">
          <w:rPr>
            <w:u w:val="single"/>
          </w:rPr>
          <w:t xml:space="preserve"> 07143/013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C27666" w:rsidRPr="00C27666">
          <w:rPr>
            <w:rStyle w:val="aa"/>
          </w:rPr>
          <w:t xml:space="preserve"> Санитарка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C27666" w:rsidRPr="00C27666">
          <w:rPr>
            <w:rStyle w:val="aa"/>
          </w:rPr>
          <w:t xml:space="preserve"> 18112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C27666" w:rsidRPr="00C2766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Pr="004B7CEF" w:rsidRDefault="000E65D0" w:rsidP="000E65D0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± 25 %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0,5 %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E65D0" w:rsidRPr="000E65D0" w:rsidRDefault="00C3200B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0E65D0" w:rsidRPr="000E65D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0E65D0" w:rsidRPr="000E65D0" w:rsidRDefault="000E65D0" w:rsidP="00AD14A4">
      <w:r w:rsidRPr="000E65D0">
        <w:t>- ГН 2.2.5.1313-03 Предельно допустимые концентрации (ПДК) вредных веществ в воздухе рабочей зоны;</w:t>
      </w:r>
    </w:p>
    <w:p w:rsidR="000E65D0" w:rsidRPr="000E65D0" w:rsidRDefault="000E65D0" w:rsidP="00AD14A4">
      <w:r w:rsidRPr="000E65D0">
        <w:t>- ГОСТ 12.1.014-84 Воздух рабочей зоны. Метод измерения концентраций вредных веществ индикаторными трубками;</w:t>
      </w:r>
    </w:p>
    <w:p w:rsidR="000E65D0" w:rsidRPr="000E65D0" w:rsidRDefault="000E65D0" w:rsidP="00AD14A4">
      <w:r w:rsidRPr="000E65D0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576095" w:rsidRPr="004B7CEF" w:rsidRDefault="000E65D0" w:rsidP="00AD14A4">
      <w:r w:rsidRPr="000E65D0">
        <w:t>.</w:t>
      </w:r>
      <w:r w:rsidR="00C3200B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0E65D0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0E65D0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0E65D0" w:rsidRPr="000E65D0" w:rsidRDefault="000E65D0" w:rsidP="00FF386A">
            <w:pPr>
              <w:pStyle w:val="a8"/>
            </w:pPr>
            <w:r w:rsidRPr="000E65D0">
              <w:t>50</w:t>
            </w: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i/>
              </w:rPr>
            </w:pPr>
            <w:bookmarkStart w:id="17" w:name="ko1_1462"/>
            <w:bookmarkEnd w:id="17"/>
            <w:r w:rsidRPr="000E65D0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0E65D0" w:rsidRDefault="000E65D0" w:rsidP="00FF386A">
            <w:pPr>
              <w:pStyle w:val="a8"/>
            </w:pPr>
            <w:r>
              <w:t>Менее 1,0</w:t>
            </w:r>
          </w:p>
        </w:tc>
        <w:tc>
          <w:tcPr>
            <w:tcW w:w="1330" w:type="dxa"/>
            <w:vAlign w:val="center"/>
          </w:tcPr>
          <w:p w:rsidR="000E65D0" w:rsidRDefault="000E65D0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0E65D0" w:rsidRDefault="000E65D0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0E65D0" w:rsidRPr="000E65D0" w:rsidRDefault="000E65D0" w:rsidP="00FF386A">
            <w:pPr>
              <w:pStyle w:val="a8"/>
            </w:pPr>
            <w:r w:rsidRPr="000E65D0">
              <w:t>50</w:t>
            </w:r>
          </w:p>
        </w:tc>
      </w:tr>
    </w:tbl>
    <w:p w:rsidR="000E65D0" w:rsidRDefault="000E65D0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lastRenderedPageBreak/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0E65D0" w:rsidRPr="000E65D0">
          <w:rPr>
            <w:bCs/>
          </w:rPr>
          <w:t>-</w:t>
        </w:r>
        <w:r w:rsidR="000E65D0" w:rsidRPr="000E65D0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0E65D0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0E65D0" w:rsidTr="000E65D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Митяева Ольга Александровна</w:t>
            </w:r>
          </w:p>
        </w:tc>
      </w:tr>
      <w:tr w:rsidR="00EF6C29" w:rsidRPr="000E65D0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0E65D0" w:rsidTr="000E65D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Митяева Ольга Александровна</w:t>
            </w:r>
          </w:p>
        </w:tc>
      </w:tr>
      <w:tr w:rsidR="003367BB" w:rsidRPr="000E65D0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5D0" w:rsidRDefault="000E65D0" w:rsidP="0076042D">
      <w:pPr>
        <w:pStyle w:val="a9"/>
      </w:pPr>
      <w:r>
        <w:separator/>
      </w:r>
    </w:p>
  </w:endnote>
  <w:endnote w:type="continuationSeparator" w:id="0">
    <w:p w:rsidR="000E65D0" w:rsidRDefault="000E65D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C2766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07143/013-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C3200B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C3200B" w:rsidRPr="004C53B3">
            <w:rPr>
              <w:rStyle w:val="ad"/>
              <w:sz w:val="20"/>
              <w:szCs w:val="20"/>
            </w:rPr>
            <w:fldChar w:fldCharType="separate"/>
          </w:r>
          <w:r w:rsidR="00C27666">
            <w:rPr>
              <w:rStyle w:val="ad"/>
              <w:noProof/>
              <w:sz w:val="20"/>
              <w:szCs w:val="20"/>
            </w:rPr>
            <w:t>1</w:t>
          </w:r>
          <w:r w:rsidR="00C3200B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27666" w:rsidRPr="00C27666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5D0" w:rsidRDefault="000E65D0" w:rsidP="0076042D">
      <w:pPr>
        <w:pStyle w:val="a9"/>
      </w:pPr>
      <w:r>
        <w:separator/>
      </w:r>
    </w:p>
  </w:footnote>
  <w:footnote w:type="continuationSeparator" w:id="0">
    <w:p w:rsidR="000E65D0" w:rsidRDefault="000E65D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"/>
    <w:docVar w:name="anal_rms" w:val="4;  07143/013, 07143/013-1А (07143/013), 07143/013-2А (07143/013), 07143/013-3А (07143/013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2"/>
    <w:docVar w:name="close_doc_flag" w:val="0"/>
    <w:docVar w:name="co_classes" w:val="   "/>
    <w:docVar w:name="codeok" w:val=" 18112 "/>
    <w:docVar w:name="codeok " w:val="    "/>
    <w:docVar w:name="col18" w:val=" 0 "/>
    <w:docVar w:name="colrab" w:val=" 2 "/>
    <w:docVar w:name="colrab_anal" w:val=" 7 "/>
    <w:docVar w:name="colraball" w:val="    "/>
    <w:docVar w:name="colwom" w:val=" 2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17.10.2016"/>
    <w:docVar w:name="hlp" w:val="3"/>
    <w:docVar w:name="izm_date" w:val="21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;_x000D_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_x000D__x000A_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3- Х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79E903610F240638FAD8F5C0DEF42CA"/>
    <w:docVar w:name="rm_id" w:val="184"/>
    <w:docVar w:name="rm_name" w:val=" Санитарка "/>
    <w:docVar w:name="rm_number" w:val=" 07143/013 "/>
    <w:docVar w:name="si_guids" w:val="58C689677C1B4764B703F96096941553@-@-@-~7C5346ACFAC44E7EBAE979DD9B4FE916@2702@10.06.2016@10.12.2016~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Моющие и дезинфицирующие средства "/>
    <w:docVar w:name="version" w:val="51"/>
  </w:docVars>
  <w:rsids>
    <w:rsidRoot w:val="00C3200B"/>
    <w:rsid w:val="00025683"/>
    <w:rsid w:val="00046815"/>
    <w:rsid w:val="0005566C"/>
    <w:rsid w:val="000D1F5B"/>
    <w:rsid w:val="000E65D0"/>
    <w:rsid w:val="00110025"/>
    <w:rsid w:val="001429B1"/>
    <w:rsid w:val="001607C8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27666"/>
    <w:rsid w:val="00C3200B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2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2016-10-17T09:57:00Z</dcterms:created>
  <dcterms:modified xsi:type="dcterms:W3CDTF">2016-10-18T09:18:00Z</dcterms:modified>
</cp:coreProperties>
</file>